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A5F" w:rsidRDefault="00881A5F" w:rsidP="00426D8B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ПРИЛОЖЕНИЕ 3</w:t>
      </w:r>
    </w:p>
    <w:p w:rsidR="00881A5F" w:rsidRDefault="00881A5F" w:rsidP="00426D8B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>к постановлению администрации Дивеевского муниципального округа Нижегородской области</w:t>
      </w:r>
    </w:p>
    <w:p w:rsidR="00881A5F" w:rsidRDefault="00881A5F" w:rsidP="00426D8B">
      <w:pPr>
        <w:ind w:left="963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от 10 марта </w:t>
      </w:r>
      <w:smartTag w:uri="urn:schemas-microsoft-com:office:smarttags" w:element="metricconverter">
        <w:smartTagPr>
          <w:attr w:name="ProductID" w:val="2022 г"/>
        </w:smartTagPr>
        <w:r>
          <w:rPr>
            <w:sz w:val="28"/>
            <w:szCs w:val="28"/>
          </w:rPr>
          <w:t>2022 г</w:t>
        </w:r>
      </w:smartTag>
      <w:r>
        <w:rPr>
          <w:sz w:val="28"/>
          <w:szCs w:val="28"/>
        </w:rPr>
        <w:t>. № 328</w:t>
      </w:r>
    </w:p>
    <w:p w:rsidR="00881A5F" w:rsidRDefault="00881A5F" w:rsidP="00426D8B">
      <w:pPr>
        <w:jc w:val="both"/>
        <w:rPr>
          <w:sz w:val="28"/>
          <w:szCs w:val="28"/>
        </w:rPr>
      </w:pPr>
    </w:p>
    <w:p w:rsidR="00881A5F" w:rsidRDefault="00881A5F" w:rsidP="00D83987">
      <w:pPr>
        <w:jc w:val="center"/>
        <w:rPr>
          <w:b/>
          <w:sz w:val="28"/>
          <w:szCs w:val="28"/>
        </w:rPr>
      </w:pPr>
      <w:r w:rsidRPr="00D83987">
        <w:rPr>
          <w:b/>
          <w:sz w:val="28"/>
          <w:szCs w:val="28"/>
        </w:rPr>
        <w:t>Основной список кандидатов в присяжные заседатели</w:t>
      </w:r>
    </w:p>
    <w:p w:rsidR="00881A5F" w:rsidRPr="00D83987" w:rsidRDefault="00881A5F" w:rsidP="00D83987">
      <w:pPr>
        <w:jc w:val="center"/>
        <w:rPr>
          <w:b/>
          <w:sz w:val="28"/>
          <w:szCs w:val="28"/>
        </w:rPr>
      </w:pPr>
      <w:r w:rsidRPr="00D83987">
        <w:rPr>
          <w:b/>
          <w:sz w:val="28"/>
          <w:szCs w:val="28"/>
        </w:rPr>
        <w:t>Нижегородского областного суда</w:t>
      </w:r>
    </w:p>
    <w:p w:rsidR="00881A5F" w:rsidRDefault="00881A5F" w:rsidP="005534C3">
      <w:pPr>
        <w:jc w:val="both"/>
        <w:rPr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65"/>
        <w:gridCol w:w="1317"/>
        <w:gridCol w:w="1230"/>
        <w:gridCol w:w="1535"/>
        <w:gridCol w:w="770"/>
        <w:gridCol w:w="631"/>
        <w:gridCol w:w="1162"/>
        <w:gridCol w:w="3491"/>
        <w:gridCol w:w="1613"/>
        <w:gridCol w:w="590"/>
        <w:gridCol w:w="877"/>
        <w:gridCol w:w="1105"/>
      </w:tblGrid>
      <w:tr w:rsidR="00881A5F" w:rsidRPr="00D83987" w:rsidTr="0016690E">
        <w:trPr>
          <w:trHeight w:val="390"/>
        </w:trPr>
        <w:tc>
          <w:tcPr>
            <w:tcW w:w="186" w:type="pct"/>
            <w:noWrap/>
            <w:vAlign w:val="center"/>
          </w:tcPr>
          <w:p w:rsidR="00881A5F" w:rsidRPr="00D83987" w:rsidRDefault="00881A5F" w:rsidP="00D8398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74" w:type="pct"/>
            <w:noWrap/>
            <w:vAlign w:val="center"/>
          </w:tcPr>
          <w:p w:rsidR="00881A5F" w:rsidRPr="00D83987" w:rsidRDefault="00881A5F" w:rsidP="00D83987">
            <w:pPr>
              <w:ind w:firstLineChars="100" w:firstLine="201"/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Фамилия</w:t>
            </w:r>
          </w:p>
        </w:tc>
        <w:tc>
          <w:tcPr>
            <w:tcW w:w="403" w:type="pct"/>
            <w:noWrap/>
            <w:vAlign w:val="center"/>
          </w:tcPr>
          <w:p w:rsidR="00881A5F" w:rsidRPr="00D83987" w:rsidRDefault="00881A5F" w:rsidP="00D83987">
            <w:pPr>
              <w:ind w:firstLineChars="100" w:firstLine="201"/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Имя</w:t>
            </w:r>
          </w:p>
        </w:tc>
        <w:tc>
          <w:tcPr>
            <w:tcW w:w="514" w:type="pct"/>
            <w:noWrap/>
            <w:vAlign w:val="center"/>
          </w:tcPr>
          <w:p w:rsidR="00881A5F" w:rsidRPr="00D83987" w:rsidRDefault="00881A5F" w:rsidP="00D83987">
            <w:pPr>
              <w:ind w:firstLineChars="100" w:firstLine="201"/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Отчество</w:t>
            </w:r>
          </w:p>
        </w:tc>
        <w:tc>
          <w:tcPr>
            <w:tcW w:w="289" w:type="pct"/>
            <w:noWrap/>
            <w:vAlign w:val="center"/>
          </w:tcPr>
          <w:p w:rsidR="00881A5F" w:rsidRPr="00D83987" w:rsidRDefault="00881A5F" w:rsidP="00D8398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Пол</w:t>
            </w:r>
          </w:p>
        </w:tc>
        <w:tc>
          <w:tcPr>
            <w:tcW w:w="242" w:type="pct"/>
            <w:noWrap/>
            <w:vAlign w:val="center"/>
          </w:tcPr>
          <w:p w:rsidR="00881A5F" w:rsidRPr="00D83987" w:rsidRDefault="00881A5F" w:rsidP="00D8398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Год</w:t>
            </w:r>
          </w:p>
        </w:tc>
        <w:tc>
          <w:tcPr>
            <w:tcW w:w="341" w:type="pct"/>
            <w:noWrap/>
            <w:vAlign w:val="center"/>
          </w:tcPr>
          <w:p w:rsidR="00881A5F" w:rsidRPr="00D83987" w:rsidRDefault="00881A5F" w:rsidP="00D8398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Почтовый</w:t>
            </w:r>
          </w:p>
        </w:tc>
        <w:tc>
          <w:tcPr>
            <w:tcW w:w="1209" w:type="pct"/>
            <w:noWrap/>
            <w:vAlign w:val="center"/>
          </w:tcPr>
          <w:p w:rsidR="00881A5F" w:rsidRPr="00D83987" w:rsidRDefault="00881A5F" w:rsidP="00D83987">
            <w:pPr>
              <w:ind w:firstLineChars="100" w:firstLine="201"/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Муниципальное образование,</w:t>
            </w:r>
          </w:p>
        </w:tc>
        <w:tc>
          <w:tcPr>
            <w:tcW w:w="574" w:type="pct"/>
            <w:noWrap/>
            <w:vAlign w:val="center"/>
          </w:tcPr>
          <w:p w:rsidR="00881A5F" w:rsidRPr="00D83987" w:rsidRDefault="00881A5F" w:rsidP="00D83987">
            <w:pPr>
              <w:ind w:firstLineChars="100" w:firstLine="201"/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Улица</w:t>
            </w:r>
          </w:p>
        </w:tc>
        <w:tc>
          <w:tcPr>
            <w:tcW w:w="191" w:type="pct"/>
            <w:noWrap/>
            <w:vAlign w:val="center"/>
          </w:tcPr>
          <w:p w:rsidR="00881A5F" w:rsidRPr="00D83987" w:rsidRDefault="00881A5F" w:rsidP="00D8398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Дом</w:t>
            </w:r>
          </w:p>
        </w:tc>
        <w:tc>
          <w:tcPr>
            <w:tcW w:w="254" w:type="pct"/>
            <w:noWrap/>
            <w:vAlign w:val="center"/>
          </w:tcPr>
          <w:p w:rsidR="00881A5F" w:rsidRPr="00D83987" w:rsidRDefault="00881A5F" w:rsidP="00D8398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Корпус</w:t>
            </w:r>
          </w:p>
        </w:tc>
        <w:tc>
          <w:tcPr>
            <w:tcW w:w="323" w:type="pct"/>
            <w:noWrap/>
            <w:vAlign w:val="center"/>
          </w:tcPr>
          <w:p w:rsidR="00881A5F" w:rsidRPr="00D83987" w:rsidRDefault="00881A5F" w:rsidP="00D83987">
            <w:pPr>
              <w:jc w:val="center"/>
              <w:rPr>
                <w:b/>
                <w:bCs/>
                <w:sz w:val="20"/>
                <w:szCs w:val="20"/>
              </w:rPr>
            </w:pPr>
            <w:r w:rsidRPr="00D83987">
              <w:rPr>
                <w:b/>
                <w:bCs/>
                <w:sz w:val="20"/>
                <w:szCs w:val="20"/>
              </w:rPr>
              <w:t>Квартира</w:t>
            </w:r>
          </w:p>
        </w:tc>
      </w:tr>
      <w:tr w:rsidR="00881A5F" w:rsidRPr="00D83987" w:rsidTr="0016690E">
        <w:trPr>
          <w:trHeight w:val="828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1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Будкин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Иван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Иванович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16690E">
        <w:trPr>
          <w:trHeight w:val="970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2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Видяева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Валентина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Ивановна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16690E">
        <w:trPr>
          <w:trHeight w:val="891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3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Егоров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 xml:space="preserve">Константин 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Иванович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16690E">
        <w:trPr>
          <w:trHeight w:val="852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4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Заволокина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Ольга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Ивановна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16690E">
        <w:trPr>
          <w:trHeight w:val="469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5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Загребин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Сергей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Николаевич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16690E">
        <w:trPr>
          <w:trHeight w:val="879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6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Иванова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Валентина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Ивановна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16690E">
        <w:trPr>
          <w:trHeight w:val="713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7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Калягина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Елена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Алексеевна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697D62">
        <w:trPr>
          <w:trHeight w:val="1073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8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Качалов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 xml:space="preserve">Андрей 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Владимирович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697D62">
        <w:trPr>
          <w:trHeight w:val="881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9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Кашенина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Елена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Ивановна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697D62">
        <w:trPr>
          <w:trHeight w:val="1022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10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Колганов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Александр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Михайлович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697D62">
        <w:trPr>
          <w:trHeight w:val="541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11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Кривов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Сергей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Алексеевич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DA37EA">
        <w:trPr>
          <w:trHeight w:val="1074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12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Кузнецова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Олеся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Михайловна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16690E">
        <w:trPr>
          <w:trHeight w:val="420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13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Куракина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Марина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Станиславовна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16690E">
        <w:trPr>
          <w:trHeight w:val="390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14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Ладенков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Александр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Михайлович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16690E">
        <w:trPr>
          <w:trHeight w:val="390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15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Лебедев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Владимир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Петрович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16690E">
        <w:trPr>
          <w:trHeight w:val="390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16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Мантуров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Дмитрий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Борисович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16690E">
        <w:trPr>
          <w:trHeight w:val="390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17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Маресев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Юрий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Александрович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16690E">
        <w:trPr>
          <w:trHeight w:val="390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18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Мизерков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Валентин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Николаевич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16690E">
        <w:trPr>
          <w:trHeight w:val="390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19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Мизеркова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Нина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Алексеевна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16690E">
        <w:trPr>
          <w:trHeight w:val="390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20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Мунин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Александр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Викторович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DA37EA">
        <w:trPr>
          <w:trHeight w:val="537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21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Мурзин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Андрей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Иванович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DA37EA">
        <w:trPr>
          <w:trHeight w:val="533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22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Мурнаева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Наталья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Петровна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AC6593">
        <w:trPr>
          <w:trHeight w:val="534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23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Пронина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Анфиса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Алексеевна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AC6593">
        <w:trPr>
          <w:trHeight w:val="513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24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Пронина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Татьяна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Васильевна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16690E">
        <w:trPr>
          <w:trHeight w:val="585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25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 xml:space="preserve">Семашкин 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 xml:space="preserve">Сергей 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Петрович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AC6593">
        <w:trPr>
          <w:trHeight w:val="488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26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Скворцова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Светлана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 xml:space="preserve">Александровна 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16690E">
        <w:trPr>
          <w:trHeight w:val="450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27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Сустаев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Юрий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Алексеевич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16690E">
        <w:trPr>
          <w:trHeight w:val="540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28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Филимонова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Олеся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Николаевна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16690E">
        <w:trPr>
          <w:trHeight w:val="510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29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Цыпленкова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Светлана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Ивановна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  <w:tr w:rsidR="00881A5F" w:rsidRPr="00D83987" w:rsidTr="0016690E">
        <w:trPr>
          <w:trHeight w:val="510"/>
        </w:trPr>
        <w:tc>
          <w:tcPr>
            <w:tcW w:w="186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30</w:t>
            </w:r>
          </w:p>
        </w:tc>
        <w:tc>
          <w:tcPr>
            <w:tcW w:w="4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Шестакова</w:t>
            </w:r>
          </w:p>
        </w:tc>
        <w:tc>
          <w:tcPr>
            <w:tcW w:w="40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Марина</w:t>
            </w:r>
          </w:p>
        </w:tc>
        <w:tc>
          <w:tcPr>
            <w:tcW w:w="51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  <w:r w:rsidRPr="00D83987">
              <w:rPr>
                <w:sz w:val="20"/>
                <w:szCs w:val="20"/>
              </w:rPr>
              <w:t>Ивановна</w:t>
            </w:r>
          </w:p>
        </w:tc>
        <w:tc>
          <w:tcPr>
            <w:tcW w:w="28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2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9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7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91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54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3" w:type="pct"/>
            <w:vAlign w:val="center"/>
          </w:tcPr>
          <w:p w:rsidR="00881A5F" w:rsidRPr="00D83987" w:rsidRDefault="00881A5F" w:rsidP="00D83987">
            <w:pPr>
              <w:jc w:val="center"/>
              <w:rPr>
                <w:sz w:val="20"/>
                <w:szCs w:val="20"/>
              </w:rPr>
            </w:pPr>
          </w:p>
        </w:tc>
      </w:tr>
    </w:tbl>
    <w:p w:rsidR="00881A5F" w:rsidRPr="005534C3" w:rsidRDefault="00881A5F" w:rsidP="005534C3">
      <w:pPr>
        <w:jc w:val="both"/>
        <w:rPr>
          <w:sz w:val="28"/>
          <w:szCs w:val="28"/>
        </w:rPr>
      </w:pPr>
    </w:p>
    <w:sectPr w:rsidR="00881A5F" w:rsidRPr="005534C3" w:rsidSect="00915E48">
      <w:headerReference w:type="even" r:id="rId7"/>
      <w:headerReference w:type="default" r:id="rId8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A5F" w:rsidRDefault="00881A5F">
      <w:r>
        <w:separator/>
      </w:r>
    </w:p>
  </w:endnote>
  <w:endnote w:type="continuationSeparator" w:id="0">
    <w:p w:rsidR="00881A5F" w:rsidRDefault="00881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A5F" w:rsidRDefault="00881A5F">
      <w:r>
        <w:separator/>
      </w:r>
    </w:p>
  </w:footnote>
  <w:footnote w:type="continuationSeparator" w:id="0">
    <w:p w:rsidR="00881A5F" w:rsidRDefault="00881A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A5F" w:rsidRDefault="00881A5F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81A5F" w:rsidRDefault="00881A5F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1A5F" w:rsidRDefault="00881A5F" w:rsidP="002A032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>
      <w:rPr>
        <w:rStyle w:val="PageNumber"/>
      </w:rPr>
      <w:fldChar w:fldCharType="end"/>
    </w:r>
  </w:p>
  <w:p w:rsidR="00881A5F" w:rsidRDefault="00881A5F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98696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6492A0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89E224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69C0606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4514A4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A1C10E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CE38E2C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15EA14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F4F4FF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3E1077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52ED7"/>
    <w:rsid w:val="0004049A"/>
    <w:rsid w:val="000444BC"/>
    <w:rsid w:val="000608BF"/>
    <w:rsid w:val="000C1F48"/>
    <w:rsid w:val="00103D24"/>
    <w:rsid w:val="00106830"/>
    <w:rsid w:val="00112B11"/>
    <w:rsid w:val="00136E28"/>
    <w:rsid w:val="00154A78"/>
    <w:rsid w:val="0016690E"/>
    <w:rsid w:val="00175497"/>
    <w:rsid w:val="002101AC"/>
    <w:rsid w:val="00265B15"/>
    <w:rsid w:val="00266151"/>
    <w:rsid w:val="002806FA"/>
    <w:rsid w:val="00280D20"/>
    <w:rsid w:val="00284768"/>
    <w:rsid w:val="002A0320"/>
    <w:rsid w:val="002E6660"/>
    <w:rsid w:val="00312857"/>
    <w:rsid w:val="00355E58"/>
    <w:rsid w:val="0036260D"/>
    <w:rsid w:val="003E6AD1"/>
    <w:rsid w:val="00403FD2"/>
    <w:rsid w:val="004144FF"/>
    <w:rsid w:val="00426D8B"/>
    <w:rsid w:val="00441C19"/>
    <w:rsid w:val="00444069"/>
    <w:rsid w:val="004B10E9"/>
    <w:rsid w:val="0051619E"/>
    <w:rsid w:val="005217D1"/>
    <w:rsid w:val="00544100"/>
    <w:rsid w:val="00551147"/>
    <w:rsid w:val="005534C3"/>
    <w:rsid w:val="005617FD"/>
    <w:rsid w:val="00566EFA"/>
    <w:rsid w:val="005756E3"/>
    <w:rsid w:val="0058100F"/>
    <w:rsid w:val="0058648F"/>
    <w:rsid w:val="005B6F10"/>
    <w:rsid w:val="005E118D"/>
    <w:rsid w:val="00624231"/>
    <w:rsid w:val="006709AD"/>
    <w:rsid w:val="00670C13"/>
    <w:rsid w:val="00670ED0"/>
    <w:rsid w:val="00697D62"/>
    <w:rsid w:val="00700C51"/>
    <w:rsid w:val="00751BD8"/>
    <w:rsid w:val="0076614E"/>
    <w:rsid w:val="00790F49"/>
    <w:rsid w:val="007B41DF"/>
    <w:rsid w:val="007E0680"/>
    <w:rsid w:val="007F24CC"/>
    <w:rsid w:val="00870A53"/>
    <w:rsid w:val="00881A5F"/>
    <w:rsid w:val="008D53CF"/>
    <w:rsid w:val="00900B5A"/>
    <w:rsid w:val="009073CF"/>
    <w:rsid w:val="00915E48"/>
    <w:rsid w:val="00A31419"/>
    <w:rsid w:val="00A50CFE"/>
    <w:rsid w:val="00A5274C"/>
    <w:rsid w:val="00A53E9A"/>
    <w:rsid w:val="00A65DF2"/>
    <w:rsid w:val="00A76564"/>
    <w:rsid w:val="00A847C8"/>
    <w:rsid w:val="00AA15DB"/>
    <w:rsid w:val="00AC6593"/>
    <w:rsid w:val="00AE1C03"/>
    <w:rsid w:val="00AF2EBD"/>
    <w:rsid w:val="00B42581"/>
    <w:rsid w:val="00B95CA7"/>
    <w:rsid w:val="00B97F1A"/>
    <w:rsid w:val="00BB0C07"/>
    <w:rsid w:val="00C2226C"/>
    <w:rsid w:val="00C50F30"/>
    <w:rsid w:val="00C52ED7"/>
    <w:rsid w:val="00C56354"/>
    <w:rsid w:val="00C57864"/>
    <w:rsid w:val="00C66ADB"/>
    <w:rsid w:val="00C8394C"/>
    <w:rsid w:val="00C934CD"/>
    <w:rsid w:val="00CC4954"/>
    <w:rsid w:val="00CC5D96"/>
    <w:rsid w:val="00CC685A"/>
    <w:rsid w:val="00D15AD4"/>
    <w:rsid w:val="00D337C9"/>
    <w:rsid w:val="00D70C75"/>
    <w:rsid w:val="00D75FE7"/>
    <w:rsid w:val="00D77E71"/>
    <w:rsid w:val="00D83987"/>
    <w:rsid w:val="00D84631"/>
    <w:rsid w:val="00DA37EA"/>
    <w:rsid w:val="00DB427B"/>
    <w:rsid w:val="00E20A68"/>
    <w:rsid w:val="00E37299"/>
    <w:rsid w:val="00E45AE2"/>
    <w:rsid w:val="00E45C52"/>
    <w:rsid w:val="00E72726"/>
    <w:rsid w:val="00E72746"/>
    <w:rsid w:val="00E76819"/>
    <w:rsid w:val="00ED3829"/>
    <w:rsid w:val="00F05DB4"/>
    <w:rsid w:val="00F25D9A"/>
    <w:rsid w:val="00F61B17"/>
    <w:rsid w:val="00F64D7A"/>
    <w:rsid w:val="00F66096"/>
    <w:rsid w:val="00F73102"/>
    <w:rsid w:val="00FA73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2ED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2ED7"/>
    <w:pPr>
      <w:keepNext/>
      <w:jc w:val="center"/>
      <w:outlineLvl w:val="0"/>
    </w:pPr>
    <w:rPr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52ED7"/>
    <w:pPr>
      <w:keepNext/>
      <w:jc w:val="center"/>
      <w:outlineLvl w:val="1"/>
    </w:pPr>
    <w:rPr>
      <w:b/>
      <w:sz w:val="52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52ED7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C52ED7"/>
    <w:rPr>
      <w:rFonts w:ascii="Times New Roman" w:hAnsi="Times New Roman" w:cs="Times New Roman"/>
      <w:b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C52ED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52ED7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C52ED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rsid w:val="00670ED0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F2EBD"/>
    <w:rPr>
      <w:rFonts w:ascii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uiPriority w:val="99"/>
    <w:rsid w:val="00670ED0"/>
    <w:rPr>
      <w:rFonts w:cs="Times New Roman"/>
    </w:rPr>
  </w:style>
  <w:style w:type="character" w:styleId="Hyperlink">
    <w:name w:val="Hyperlink"/>
    <w:basedOn w:val="DefaultParagraphFont"/>
    <w:uiPriority w:val="99"/>
    <w:rsid w:val="00FA73D4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rsid w:val="00FA73D4"/>
    <w:rPr>
      <w:rFonts w:cs="Times New Roman"/>
      <w:color w:val="800080"/>
      <w:u w:val="single"/>
    </w:rPr>
  </w:style>
  <w:style w:type="paragraph" w:customStyle="1" w:styleId="xl65">
    <w:name w:val="xl65"/>
    <w:basedOn w:val="Normal"/>
    <w:uiPriority w:val="99"/>
    <w:rsid w:val="00060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Calibri"/>
    </w:rPr>
  </w:style>
  <w:style w:type="paragraph" w:customStyle="1" w:styleId="xl66">
    <w:name w:val="xl66"/>
    <w:basedOn w:val="Normal"/>
    <w:uiPriority w:val="99"/>
    <w:rsid w:val="00060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</w:rPr>
  </w:style>
  <w:style w:type="paragraph" w:customStyle="1" w:styleId="xl67">
    <w:name w:val="xl67"/>
    <w:basedOn w:val="Normal"/>
    <w:uiPriority w:val="99"/>
    <w:rsid w:val="000608B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761755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5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3</Pages>
  <Words>218</Words>
  <Characters>1245</Characters>
  <Application>Microsoft Office Outlook</Application>
  <DocSecurity>0</DocSecurity>
  <Lines>0</Lines>
  <Paragraphs>0</Paragraphs>
  <ScaleCrop>false</ScaleCrop>
  <Manager>Сергей Александрович Кучин</Manager>
  <Company>Администрация Дивеевского муниципального округа Нижегородской области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утверждении общих и запасных списков кандидатов в присяжные заседатели</dc:title>
  <dc:subject>Постановление</dc:subject>
  <dc:creator>Николай Владимирович Москалёв</dc:creator>
  <cp:keywords/>
  <dc:description/>
  <cp:lastModifiedBy>Admin</cp:lastModifiedBy>
  <cp:revision>3</cp:revision>
  <dcterms:created xsi:type="dcterms:W3CDTF">2022-03-11T06:04:00Z</dcterms:created>
  <dcterms:modified xsi:type="dcterms:W3CDTF">2022-03-11T06:04:00Z</dcterms:modified>
</cp:coreProperties>
</file>